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B1A" w:rsidRPr="00513FE6" w:rsidRDefault="00CC7B1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B1A" w:rsidRPr="00513FE6" w:rsidRDefault="00CC7B1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C7B1A" w:rsidRPr="00513FE6" w:rsidRDefault="00CC7B1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C7B1A" w:rsidRPr="00513FE6" w:rsidRDefault="00CC7B1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C7B1A" w:rsidRDefault="00CC7B1A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C7B1A" w:rsidRPr="00E40E79" w:rsidRDefault="00CC7B1A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CC7B1A" w:rsidRPr="00513FE6" w:rsidRDefault="00CC7B1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2888</w:t>
      </w:r>
    </w:p>
    <w:p w:rsidR="00CC7B1A" w:rsidRPr="003C0768" w:rsidRDefault="00CC7B1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C7B1A" w:rsidRPr="00E40E79" w:rsidRDefault="00CC7B1A" w:rsidP="00B05BA8">
      <w:pPr>
        <w:rPr>
          <w:rFonts w:ascii="Century" w:hAnsi="Century"/>
          <w:sz w:val="18"/>
          <w:szCs w:val="26"/>
          <w:lang w:val="uk-UA"/>
        </w:rPr>
      </w:pPr>
    </w:p>
    <w:p w:rsidR="00CC7B1A" w:rsidRPr="003C0768" w:rsidRDefault="00CC7B1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Дмитру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C7B1A" w:rsidRPr="00E40E79" w:rsidRDefault="00CC7B1A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CC7B1A" w:rsidRPr="003C0768" w:rsidRDefault="00CC7B1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Пилип'яку Дмитру Мироновичу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C7B1A" w:rsidRPr="003C0768" w:rsidRDefault="00CC7B1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C7B1A" w:rsidRDefault="00CC7B1A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Дмитру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23,3173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4620989100:07:000:0040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CC7B1A" w:rsidRPr="007C76DF" w:rsidRDefault="00CC7B1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Дмитру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C7B1A" w:rsidRPr="003C0768" w:rsidRDefault="00CC7B1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C7B1A" w:rsidRPr="003C0768" w:rsidRDefault="00CC7B1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CC7B1A" w:rsidRDefault="00CC7B1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C7B1A" w:rsidRPr="003C0768" w:rsidRDefault="00CC7B1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C7B1A" w:rsidRDefault="00CC7B1A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CC7B1A" w:rsidSect="00CC7B1A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C7B1A" w:rsidRPr="003C0768" w:rsidRDefault="00CC7B1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C7B1A" w:rsidRPr="003C0768" w:rsidSect="00CC7B1A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CC7B1A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3841F29-A08C-42BE-A4D2-6D4E5F037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